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B56DF8" w14:textId="77777777" w:rsidR="00986367" w:rsidRDefault="00986367" w:rsidP="00986367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Robert MEKYLFELD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2248906C" w14:textId="77777777" w:rsidR="00986367" w:rsidRDefault="00986367" w:rsidP="00986367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</w:t>
      </w:r>
      <w:proofErr w:type="spellStart"/>
      <w:r>
        <w:rPr>
          <w:rFonts w:ascii="Times New Roman" w:hAnsi="Times New Roman" w:cs="Times New Roman"/>
        </w:rPr>
        <w:t>Blyford</w:t>
      </w:r>
      <w:proofErr w:type="spellEnd"/>
      <w:r>
        <w:rPr>
          <w:rFonts w:ascii="Times New Roman" w:hAnsi="Times New Roman" w:cs="Times New Roman"/>
        </w:rPr>
        <w:t>, Suffolk. Gentleman.</w:t>
      </w:r>
    </w:p>
    <w:p w14:paraId="54D94418" w14:textId="77777777" w:rsidR="00986367" w:rsidRDefault="00986367" w:rsidP="00986367">
      <w:pPr>
        <w:jc w:val="both"/>
        <w:rPr>
          <w:rFonts w:ascii="Times New Roman" w:hAnsi="Times New Roman" w:cs="Times New Roman"/>
        </w:rPr>
      </w:pPr>
    </w:p>
    <w:p w14:paraId="2E1623C9" w14:textId="77777777" w:rsidR="00986367" w:rsidRDefault="00986367" w:rsidP="00986367">
      <w:pPr>
        <w:jc w:val="both"/>
        <w:rPr>
          <w:rFonts w:ascii="Times New Roman" w:hAnsi="Times New Roman" w:cs="Times New Roman"/>
        </w:rPr>
      </w:pPr>
    </w:p>
    <w:p w14:paraId="2267B269" w14:textId="77777777" w:rsidR="00986367" w:rsidRDefault="00986367" w:rsidP="00986367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John </w:t>
      </w:r>
      <w:proofErr w:type="spellStart"/>
      <w:r>
        <w:rPr>
          <w:rFonts w:ascii="Times New Roman" w:hAnsi="Times New Roman" w:cs="Times New Roman"/>
        </w:rPr>
        <w:t>Marcant</w:t>
      </w:r>
      <w:proofErr w:type="spellEnd"/>
      <w:r>
        <w:rPr>
          <w:rFonts w:ascii="Times New Roman" w:hAnsi="Times New Roman" w:cs="Times New Roman"/>
        </w:rPr>
        <w:t xml:space="preserve"> of London, surgeon(q.v.), brought a plaint of debt against him.</w:t>
      </w:r>
    </w:p>
    <w:p w14:paraId="7F341831" w14:textId="77777777" w:rsidR="00986367" w:rsidRDefault="00986367" w:rsidP="00986367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E57C4A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0C911CE5" w14:textId="77777777" w:rsidR="00986367" w:rsidRDefault="00986367" w:rsidP="00986367">
      <w:pPr>
        <w:jc w:val="both"/>
        <w:rPr>
          <w:rFonts w:ascii="Times New Roman" w:hAnsi="Times New Roman" w:cs="Times New Roman"/>
        </w:rPr>
      </w:pPr>
    </w:p>
    <w:p w14:paraId="360E31DE" w14:textId="77777777" w:rsidR="00986367" w:rsidRDefault="00986367" w:rsidP="00986367">
      <w:pPr>
        <w:jc w:val="both"/>
        <w:rPr>
          <w:rFonts w:ascii="Times New Roman" w:hAnsi="Times New Roman" w:cs="Times New Roman"/>
        </w:rPr>
      </w:pPr>
    </w:p>
    <w:p w14:paraId="599BDFB9" w14:textId="77777777" w:rsidR="00986367" w:rsidRDefault="00986367" w:rsidP="00986367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 April 2018</w:t>
      </w:r>
    </w:p>
    <w:p w14:paraId="382EF4BC" w14:textId="77777777" w:rsidR="006B2F86" w:rsidRPr="00E71FC3" w:rsidRDefault="00986367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0F6B20" w14:textId="77777777" w:rsidR="00986367" w:rsidRDefault="00986367" w:rsidP="00E71FC3">
      <w:r>
        <w:separator/>
      </w:r>
    </w:p>
  </w:endnote>
  <w:endnote w:type="continuationSeparator" w:id="0">
    <w:p w14:paraId="56F73134" w14:textId="77777777" w:rsidR="00986367" w:rsidRDefault="00986367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DE4921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6FAC28" w14:textId="77777777" w:rsidR="00986367" w:rsidRDefault="00986367" w:rsidP="00E71FC3">
      <w:r>
        <w:separator/>
      </w:r>
    </w:p>
  </w:footnote>
  <w:footnote w:type="continuationSeparator" w:id="0">
    <w:p w14:paraId="3AA7247A" w14:textId="77777777" w:rsidR="00986367" w:rsidRDefault="00986367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6367"/>
    <w:rsid w:val="001A7C09"/>
    <w:rsid w:val="00577BD5"/>
    <w:rsid w:val="00656CBA"/>
    <w:rsid w:val="006A1F77"/>
    <w:rsid w:val="00733BE7"/>
    <w:rsid w:val="0098636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846D66"/>
  <w15:chartTrackingRefBased/>
  <w15:docId w15:val="{519B473E-70BD-4C6A-86CB-F9068A01DA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86367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98636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45</Words>
  <Characters>258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2018-04-07T21:04:00Z</dcterms:created>
  <dcterms:modified xsi:type="dcterms:W3CDTF">2018-04-07T21:05:00Z</dcterms:modified>
</cp:coreProperties>
</file>